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B2F9D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DALYE, junior</w:t>
      </w: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92E5CCB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Doverdale</w:t>
      </w:r>
      <w:proofErr w:type="spellEnd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Worcestershire. Husbandman.</w:t>
      </w:r>
    </w:p>
    <w:p w14:paraId="32AAD1E1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42816C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86C0086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Richard Lee(q.v.) brought a plaint of trespass and taking against him,</w:t>
      </w:r>
    </w:p>
    <w:p w14:paraId="225CEAED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Dalye</w:t>
      </w:r>
      <w:proofErr w:type="spellEnd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senior, of </w:t>
      </w:r>
      <w:proofErr w:type="spellStart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Doverdale</w:t>
      </w:r>
      <w:proofErr w:type="spellEnd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John Hill of Woodcote Green(q.v.)</w:t>
      </w:r>
    </w:p>
    <w:p w14:paraId="61AD3C32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Grene</w:t>
      </w:r>
      <w:proofErr w:type="spellEnd"/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Bromsgrove(q.v.).</w:t>
      </w:r>
    </w:p>
    <w:p w14:paraId="4DEB298C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920E9D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920E9D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51A5C277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222A91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C7E6A0" w14:textId="77777777" w:rsidR="00920E9D" w:rsidRPr="00920E9D" w:rsidRDefault="00920E9D" w:rsidP="00920E9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920E9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July 2021</w:t>
      </w:r>
    </w:p>
    <w:p w14:paraId="1F2AAA8A" w14:textId="77777777" w:rsidR="00BA00AB" w:rsidRPr="00920E9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20E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9B364" w14:textId="77777777" w:rsidR="00920E9D" w:rsidRDefault="00920E9D" w:rsidP="009139A6">
      <w:r>
        <w:separator/>
      </w:r>
    </w:p>
  </w:endnote>
  <w:endnote w:type="continuationSeparator" w:id="0">
    <w:p w14:paraId="26AE26AD" w14:textId="77777777" w:rsidR="00920E9D" w:rsidRDefault="00920E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F9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4C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4E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D25B5" w14:textId="77777777" w:rsidR="00920E9D" w:rsidRDefault="00920E9D" w:rsidP="009139A6">
      <w:r>
        <w:separator/>
      </w:r>
    </w:p>
  </w:footnote>
  <w:footnote w:type="continuationSeparator" w:id="0">
    <w:p w14:paraId="45D7434C" w14:textId="77777777" w:rsidR="00920E9D" w:rsidRDefault="00920E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B3C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0F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48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9D"/>
    <w:rsid w:val="000666E0"/>
    <w:rsid w:val="002510B7"/>
    <w:rsid w:val="005C130B"/>
    <w:rsid w:val="00826F5C"/>
    <w:rsid w:val="009139A6"/>
    <w:rsid w:val="00920E9D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42764"/>
  <w15:chartTrackingRefBased/>
  <w15:docId w15:val="{3AE9EB0A-D038-48C4-BA06-15C09CC8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0E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2021-09-13T07:03:00Z</dcterms:created>
  <dcterms:modified xsi:type="dcterms:W3CDTF">2021-09-13T07:04:00Z</dcterms:modified>
</cp:coreProperties>
</file>